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0FC63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HERVY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14:paraId="733F2B8B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Barking, Essex. Gentleman.</w:t>
      </w:r>
    </w:p>
    <w:p w14:paraId="59765B92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3D56B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3F3A7F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Bernewell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28B3DEB3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London, gentleman(q.v.), John Broun of Walden, Essex(q.v.), and William</w:t>
      </w:r>
    </w:p>
    <w:p w14:paraId="17733439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Smyth of London, cutler(q.v.), as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John Smyth</w:t>
      </w:r>
    </w:p>
    <w:p w14:paraId="39A73537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Littlebury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Essex(q.v.).</w:t>
      </w:r>
    </w:p>
    <w:p w14:paraId="5EB155E5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4392701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9A3206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7DCFCB" w14:textId="77777777" w:rsidR="00244175" w:rsidRDefault="00244175" w:rsidP="002441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791472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8C273" w14:textId="77777777" w:rsidR="00244175" w:rsidRDefault="00244175" w:rsidP="009139A6">
      <w:r>
        <w:separator/>
      </w:r>
    </w:p>
  </w:endnote>
  <w:endnote w:type="continuationSeparator" w:id="0">
    <w:p w14:paraId="6BAABEAF" w14:textId="77777777" w:rsidR="00244175" w:rsidRDefault="002441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8C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205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E3D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ABD7F" w14:textId="77777777" w:rsidR="00244175" w:rsidRDefault="00244175" w:rsidP="009139A6">
      <w:r>
        <w:separator/>
      </w:r>
    </w:p>
  </w:footnote>
  <w:footnote w:type="continuationSeparator" w:id="0">
    <w:p w14:paraId="7031E7CA" w14:textId="77777777" w:rsidR="00244175" w:rsidRDefault="002441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D63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4C7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DB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175"/>
    <w:rsid w:val="000666E0"/>
    <w:rsid w:val="0024417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A8B50"/>
  <w15:chartTrackingRefBased/>
  <w15:docId w15:val="{38CFD642-CDC8-4637-B901-06572792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41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2022-09-11T08:52:00Z</dcterms:created>
  <dcterms:modified xsi:type="dcterms:W3CDTF">2022-09-11T08:52:00Z</dcterms:modified>
</cp:coreProperties>
</file>